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CC" w:rsidRDefault="007842CC"/>
    <w:bookmarkStart w:id="0" w:name="_GoBack"/>
    <w:bookmarkEnd w:id="0"/>
    <w:p w:rsidR="00373777" w:rsidRDefault="00301FEA">
      <w:r>
        <w:rPr>
          <w:rFonts w:ascii="Comic Sans MS" w:hAnsi="Comic Sans MS"/>
          <w:noProof/>
          <w:sz w:val="144"/>
          <w:szCs w:val="14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957A0A" wp14:editId="00779094">
                <wp:simplePos x="0" y="0"/>
                <wp:positionH relativeFrom="margin">
                  <wp:align>left</wp:align>
                </wp:positionH>
                <wp:positionV relativeFrom="paragraph">
                  <wp:posOffset>1333500</wp:posOffset>
                </wp:positionV>
                <wp:extent cx="6572250" cy="8343900"/>
                <wp:effectExtent l="19050" t="19050" r="19050" b="19050"/>
                <wp:wrapNone/>
                <wp:docPr id="2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834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FEA" w:rsidRPr="001029F9" w:rsidRDefault="007842CC" w:rsidP="00301FEA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My first ideas …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0D65C" id="_x0000_s1027" type="#_x0000_t202" style="position:absolute;margin-left:0;margin-top:105pt;width:517.5pt;height:657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" strokecolor="red" strokeweight="3pt">
                <v:textbox>
                  <w:txbxContent>
                    <w:p w:rsidR="00301FEA" w:rsidRPr="001029F9" w:rsidRDefault="007842CC" w:rsidP="00301FEA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My first ideas …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omic Sans MS" w:hAnsi="Comic Sans MS"/>
          <w:noProof/>
          <w:sz w:val="144"/>
          <w:szCs w:val="14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F22110" wp14:editId="34EB0522">
                <wp:simplePos x="0" y="0"/>
                <wp:positionH relativeFrom="column">
                  <wp:posOffset>0</wp:posOffset>
                </wp:positionH>
                <wp:positionV relativeFrom="paragraph">
                  <wp:posOffset>19051</wp:posOffset>
                </wp:positionV>
                <wp:extent cx="6529705" cy="1009650"/>
                <wp:effectExtent l="19050" t="19050" r="23495" b="19050"/>
                <wp:wrapNone/>
                <wp:docPr id="2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970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FEA" w:rsidRPr="001029F9" w:rsidRDefault="00301FEA" w:rsidP="00301FEA">
                            <w:pPr>
                              <w:rPr>
                                <w:rFonts w:ascii="Comic Sans MS" w:hAnsi="Comic Sans MS"/>
                                <w:sz w:val="52"/>
                                <w:szCs w:val="52"/>
                                <w:vertAlign w:val="subscript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My puppet is based on the book: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3E9AA" id="Text Box 7" o:spid="_x0000_s1028" type="#_x0000_t202" style="position:absolute;margin-left:0;margin-top:1.5pt;width:514.1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" strokecolor="#ffc000" strokeweight="3pt">
                <v:textbox>
                  <w:txbxContent>
                    <w:p w:rsidR="00301FEA" w:rsidRPr="001029F9" w:rsidRDefault="00301FEA" w:rsidP="00301FEA">
                      <w:pPr>
                        <w:rPr>
                          <w:rFonts w:ascii="Comic Sans MS" w:hAnsi="Comic Sans MS"/>
                          <w:sz w:val="52"/>
                          <w:szCs w:val="52"/>
                          <w:vertAlign w:val="subscript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My puppet is based on the book: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73777" w:rsidSect="007515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1CF" w:rsidRDefault="003061CF" w:rsidP="00751598">
      <w:pPr>
        <w:spacing w:after="0" w:line="240" w:lineRule="auto"/>
      </w:pPr>
      <w:r>
        <w:separator/>
      </w:r>
    </w:p>
  </w:endnote>
  <w:endnote w:type="continuationSeparator" w:id="0">
    <w:p w:rsidR="003061CF" w:rsidRDefault="003061CF" w:rsidP="00751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1CF" w:rsidRDefault="003061CF" w:rsidP="00751598">
      <w:pPr>
        <w:spacing w:after="0" w:line="240" w:lineRule="auto"/>
      </w:pPr>
      <w:r>
        <w:separator/>
      </w:r>
    </w:p>
  </w:footnote>
  <w:footnote w:type="continuationSeparator" w:id="0">
    <w:p w:rsidR="003061CF" w:rsidRDefault="003061CF" w:rsidP="007515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FEA"/>
    <w:rsid w:val="00301FEA"/>
    <w:rsid w:val="003061CF"/>
    <w:rsid w:val="00373777"/>
    <w:rsid w:val="00391008"/>
    <w:rsid w:val="00751598"/>
    <w:rsid w:val="0078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BF204"/>
  <w15:chartTrackingRefBased/>
  <w15:docId w15:val="{3D1254EC-E364-46B7-9264-E4D18785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5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598"/>
  </w:style>
  <w:style w:type="paragraph" w:styleId="Footer">
    <w:name w:val="footer"/>
    <w:basedOn w:val="Normal"/>
    <w:link w:val="FooterChar"/>
    <w:uiPriority w:val="99"/>
    <w:unhideWhenUsed/>
    <w:rsid w:val="007515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white</dc:creator>
  <cp:keywords/>
  <dc:description/>
  <cp:lastModifiedBy>Laura Chesterfield</cp:lastModifiedBy>
  <cp:revision>2</cp:revision>
  <dcterms:created xsi:type="dcterms:W3CDTF">2021-02-10T14:09:00Z</dcterms:created>
  <dcterms:modified xsi:type="dcterms:W3CDTF">2021-02-10T14:09:00Z</dcterms:modified>
</cp:coreProperties>
</file>